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893713" w:rsidTr="004D786E">
        <w:tc>
          <w:tcPr>
            <w:tcW w:w="5328" w:type="dxa"/>
          </w:tcPr>
          <w:p w:rsidR="00893713" w:rsidRDefault="00893713" w:rsidP="004D786E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893713" w:rsidRDefault="00893713" w:rsidP="004D786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893713" w:rsidRDefault="00893713" w:rsidP="004D786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893713" w:rsidRDefault="00893713" w:rsidP="004D786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Межрайонной инспекции Федеральной налоговой службы № 1 по Республике Карелия</w:t>
            </w:r>
          </w:p>
        </w:tc>
      </w:tr>
      <w:tr w:rsidR="00893713" w:rsidTr="004D786E">
        <w:tc>
          <w:tcPr>
            <w:tcW w:w="5328" w:type="dxa"/>
          </w:tcPr>
          <w:p w:rsidR="00893713" w:rsidRDefault="00893713" w:rsidP="004D786E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893713" w:rsidRDefault="00893713" w:rsidP="004D786E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893713" w:rsidRDefault="00893713" w:rsidP="004D786E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18.06.2020</w:t>
            </w:r>
          </w:p>
        </w:tc>
        <w:tc>
          <w:tcPr>
            <w:tcW w:w="507" w:type="dxa"/>
            <w:vAlign w:val="bottom"/>
          </w:tcPr>
          <w:p w:rsidR="00893713" w:rsidRDefault="00893713" w:rsidP="004D786E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893713" w:rsidRPr="009B5358" w:rsidRDefault="00893713" w:rsidP="004D786E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2.1-155/</w:t>
            </w:r>
            <w:r w:rsidR="009B5358">
              <w:rPr>
                <w:sz w:val="28"/>
              </w:rPr>
              <w:t>073</w:t>
            </w:r>
          </w:p>
        </w:tc>
      </w:tr>
    </w:tbl>
    <w:p w:rsidR="00893713" w:rsidRDefault="00893713" w:rsidP="00893713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93713" w:rsidRDefault="00893713" w:rsidP="00893713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93713" w:rsidRDefault="00893713" w:rsidP="00893713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ы, на замещение</w:t>
      </w:r>
    </w:p>
    <w:p w:rsidR="00893713" w:rsidRDefault="00893713" w:rsidP="00893713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893713" w:rsidRPr="009874F1" w:rsidRDefault="00893713" w:rsidP="00893713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893713" w:rsidRPr="00893713" w:rsidTr="004D786E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93713" w:rsidRPr="00893713" w:rsidRDefault="00893713" w:rsidP="004D78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713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 по Республике Карелия:</w:t>
            </w:r>
          </w:p>
        </w:tc>
      </w:tr>
      <w:tr w:rsidR="00893713" w:rsidRPr="000A5BF4" w:rsidTr="004D786E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13" w:rsidRPr="000A5BF4" w:rsidRDefault="00893713" w:rsidP="004D78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13" w:rsidRPr="000A5BF4" w:rsidRDefault="00893713" w:rsidP="004D786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893713" w:rsidRPr="000A5BF4" w:rsidTr="004D7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893713" w:rsidRPr="000A5BF4" w:rsidRDefault="00893713" w:rsidP="004D78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обеспечения</w:t>
            </w:r>
          </w:p>
        </w:tc>
        <w:tc>
          <w:tcPr>
            <w:tcW w:w="5069" w:type="dxa"/>
            <w:vAlign w:val="center"/>
          </w:tcPr>
          <w:p w:rsidR="00893713" w:rsidRPr="000A5BF4" w:rsidRDefault="00893713" w:rsidP="004D786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Специалист-эксперт</w:t>
            </w:r>
          </w:p>
        </w:tc>
      </w:tr>
    </w:tbl>
    <w:p w:rsidR="00893713" w:rsidRDefault="00893713" w:rsidP="00893713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3713" w:rsidRDefault="00893713" w:rsidP="00893713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937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848" w:rsidRDefault="00951848" w:rsidP="00893713">
      <w:r>
        <w:separator/>
      </w:r>
    </w:p>
  </w:endnote>
  <w:endnote w:type="continuationSeparator" w:id="0">
    <w:p w:rsidR="00951848" w:rsidRDefault="00951848" w:rsidP="0089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848" w:rsidRDefault="00951848" w:rsidP="00893713">
      <w:r>
        <w:separator/>
      </w:r>
    </w:p>
  </w:footnote>
  <w:footnote w:type="continuationSeparator" w:id="0">
    <w:p w:rsidR="00951848" w:rsidRDefault="00951848" w:rsidP="00893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713" w:rsidRDefault="008937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13"/>
    <w:rsid w:val="000A5BF4"/>
    <w:rsid w:val="00576FCA"/>
    <w:rsid w:val="00893713"/>
    <w:rsid w:val="00951848"/>
    <w:rsid w:val="009874F1"/>
    <w:rsid w:val="009B5358"/>
    <w:rsid w:val="00C65117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8937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3713"/>
    <w:rPr>
      <w:sz w:val="24"/>
      <w:szCs w:val="24"/>
    </w:rPr>
  </w:style>
  <w:style w:type="paragraph" w:styleId="a8">
    <w:name w:val="footer"/>
    <w:basedOn w:val="a"/>
    <w:link w:val="a9"/>
    <w:rsid w:val="008937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937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8937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93713"/>
    <w:rPr>
      <w:sz w:val="24"/>
      <w:szCs w:val="24"/>
    </w:rPr>
  </w:style>
  <w:style w:type="paragraph" w:styleId="a8">
    <w:name w:val="footer"/>
    <w:basedOn w:val="a"/>
    <w:link w:val="a9"/>
    <w:rsid w:val="008937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937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Шумкова Ольга Юрьевна</dc:creator>
  <cp:lastModifiedBy>Шумкова Ольга Юрьевна</cp:lastModifiedBy>
  <cp:revision>3</cp:revision>
  <cp:lastPrinted>2006-10-04T10:21:00Z</cp:lastPrinted>
  <dcterms:created xsi:type="dcterms:W3CDTF">2020-06-18T11:46:00Z</dcterms:created>
  <dcterms:modified xsi:type="dcterms:W3CDTF">2020-06-19T07:18:00Z</dcterms:modified>
</cp:coreProperties>
</file>